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87C1A" w14:textId="5B56A670" w:rsidR="00743F5F" w:rsidRPr="00743F5F" w:rsidRDefault="00743F5F" w:rsidP="00743F5F">
      <w:pPr>
        <w:pStyle w:val="Unittitle"/>
      </w:pPr>
      <w:r>
        <w:t>6. Construction measurement principles</w:t>
      </w:r>
    </w:p>
    <w:p w14:paraId="429DAF1D" w14:textId="25B63DBE" w:rsidR="00743F5F" w:rsidRPr="00CB6F8F" w:rsidRDefault="00743F5F" w:rsidP="00CB6F8F">
      <w:pPr>
        <w:pStyle w:val="Heading1"/>
      </w:pPr>
      <w:r>
        <w:t>Worksheet A</w:t>
      </w:r>
      <w:r w:rsidRPr="00D639B0">
        <w:t xml:space="preserve">: Additional calculation </w:t>
      </w:r>
      <w:r w:rsidRPr="00692A45">
        <w:t>(</w:t>
      </w:r>
      <w:r>
        <w:t>learner</w:t>
      </w:r>
      <w:r w:rsidRPr="00692A45">
        <w:t>)</w:t>
      </w:r>
    </w:p>
    <w:p w14:paraId="3653B1D2" w14:textId="624F2745" w:rsidR="00743F5F" w:rsidRPr="000B71A2" w:rsidRDefault="00743F5F" w:rsidP="00EC5C00">
      <w:pPr>
        <w:rPr>
          <w:sz w:val="28"/>
          <w:szCs w:val="28"/>
        </w:rPr>
      </w:pPr>
      <w:r w:rsidRPr="00CB6F8F">
        <w:rPr>
          <w:szCs w:val="22"/>
        </w:rPr>
        <w:t>The drawing below shows the foundations for a new house. The foundations are 1</w:t>
      </w:r>
      <w:r w:rsidR="00CD7509">
        <w:rPr>
          <w:szCs w:val="22"/>
        </w:rPr>
        <w:t>m</w:t>
      </w:r>
      <w:r w:rsidRPr="00CB6F8F">
        <w:rPr>
          <w:szCs w:val="22"/>
        </w:rPr>
        <w:t xml:space="preserve"> wide and 1.5m deep</w:t>
      </w:r>
      <w:r w:rsidRPr="000B71A2">
        <w:rPr>
          <w:sz w:val="28"/>
          <w:szCs w:val="28"/>
        </w:rPr>
        <w:t>.</w:t>
      </w:r>
    </w:p>
    <w:p w14:paraId="43D9874D" w14:textId="11A26B45" w:rsidR="00743F5F" w:rsidRDefault="001C6C13" w:rsidP="00EC5C00">
      <w:r w:rsidRPr="00CB6F8F">
        <w:rPr>
          <w:noProof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C0244DF" wp14:editId="58A825D2">
                <wp:simplePos x="0" y="0"/>
                <wp:positionH relativeFrom="column">
                  <wp:posOffset>-120181</wp:posOffset>
                </wp:positionH>
                <wp:positionV relativeFrom="paragraph">
                  <wp:posOffset>42711</wp:posOffset>
                </wp:positionV>
                <wp:extent cx="6252845" cy="4714875"/>
                <wp:effectExtent l="0" t="0" r="0" b="0"/>
                <wp:wrapNone/>
                <wp:docPr id="40" name="Gro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52845" cy="4714875"/>
                          <a:chOff x="0" y="0"/>
                          <a:chExt cx="6253201" cy="4714900"/>
                        </a:xfrm>
                      </wpg:grpSpPr>
                      <wpg:grpSp>
                        <wpg:cNvPr id="41" name="Group 41"/>
                        <wpg:cNvGrpSpPr/>
                        <wpg:grpSpPr>
                          <a:xfrm>
                            <a:off x="497434" y="373075"/>
                            <a:ext cx="5105400" cy="3981450"/>
                            <a:chOff x="0" y="0"/>
                            <a:chExt cx="5105400" cy="3981450"/>
                          </a:xfrm>
                        </wpg:grpSpPr>
                        <wps:wsp>
                          <wps:cNvPr id="42" name="Rectangle 42"/>
                          <wps:cNvSpPr/>
                          <wps:spPr>
                            <a:xfrm>
                              <a:off x="0" y="1571625"/>
                              <a:ext cx="5095875" cy="2409825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Rectangle 43"/>
                          <wps:cNvSpPr/>
                          <wps:spPr>
                            <a:xfrm>
                              <a:off x="552450" y="2038350"/>
                              <a:ext cx="4076700" cy="145732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" name="Rectangle 44"/>
                          <wps:cNvSpPr/>
                          <wps:spPr>
                            <a:xfrm>
                              <a:off x="3152775" y="0"/>
                              <a:ext cx="1952625" cy="203835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Rectangle 45"/>
                          <wps:cNvSpPr/>
                          <wps:spPr>
                            <a:xfrm>
                              <a:off x="3590925" y="466725"/>
                              <a:ext cx="1038225" cy="168592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6" name="Straight Arrow Connector 46"/>
                        <wps:cNvCnPr/>
                        <wps:spPr>
                          <a:xfrm>
                            <a:off x="498958" y="4553102"/>
                            <a:ext cx="5104765" cy="0"/>
                          </a:xfrm>
                          <a:prstGeom prst="straightConnector1">
                            <a:avLst/>
                          </a:prstGeom>
                          <a:ln w="12700"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26080" y="4403750"/>
                            <a:ext cx="561975" cy="3111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126F97" w14:textId="77777777" w:rsidR="00743F5F" w:rsidRPr="00990802" w:rsidRDefault="00743F5F" w:rsidP="00EC5C00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990802">
                                <w:rPr>
                                  <w:sz w:val="28"/>
                                  <w:szCs w:val="28"/>
                                </w:rPr>
                                <w:t>7m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8" name="Straight Arrow Connector 48"/>
                        <wps:cNvCnPr/>
                        <wps:spPr>
                          <a:xfrm>
                            <a:off x="3688385" y="163982"/>
                            <a:ext cx="1908175" cy="0"/>
                          </a:xfrm>
                          <a:prstGeom prst="straightConnector1">
                            <a:avLst/>
                          </a:prstGeom>
                          <a:ln w="12700"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67174" y="0"/>
                            <a:ext cx="561975" cy="3714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D6196C" w14:textId="77777777" w:rsidR="00743F5F" w:rsidRPr="00990802" w:rsidRDefault="00743F5F" w:rsidP="00EC5C00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990802">
                                <w:rPr>
                                  <w:sz w:val="28"/>
                                  <w:szCs w:val="28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0" name="Straight Arrow Connector 50"/>
                        <wps:cNvCnPr/>
                        <wps:spPr>
                          <a:xfrm>
                            <a:off x="5862523" y="403860"/>
                            <a:ext cx="0" cy="3949700"/>
                          </a:xfrm>
                          <a:prstGeom prst="straightConnector1">
                            <a:avLst/>
                          </a:prstGeom>
                          <a:ln w="12700"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691226" y="2040941"/>
                            <a:ext cx="561975" cy="3714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D41855" w14:textId="77777777" w:rsidR="00743F5F" w:rsidRPr="00990802" w:rsidRDefault="00743F5F" w:rsidP="00EC5C00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5</w:t>
                              </w:r>
                              <w:r w:rsidRPr="00990802">
                                <w:rPr>
                                  <w:sz w:val="28"/>
                                  <w:szCs w:val="28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2" name="Straight Arrow Connector 52"/>
                        <wps:cNvCnPr/>
                        <wps:spPr>
                          <a:xfrm>
                            <a:off x="227762" y="1993926"/>
                            <a:ext cx="0" cy="2409825"/>
                          </a:xfrm>
                          <a:prstGeom prst="straightConnector1">
                            <a:avLst/>
                          </a:prstGeom>
                          <a:ln w="12700"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021178"/>
                            <a:ext cx="497434" cy="3714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74DDE1" w14:textId="77777777" w:rsidR="00743F5F" w:rsidRPr="00990802" w:rsidRDefault="00743F5F" w:rsidP="00EC5C00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3</w:t>
                              </w:r>
                              <w:r w:rsidRPr="00990802">
                                <w:rPr>
                                  <w:sz w:val="28"/>
                                  <w:szCs w:val="28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C0244DF" id="Group 40" o:spid="_x0000_s1026" style="position:absolute;margin-left:-9.45pt;margin-top:3.35pt;width:492.35pt;height:371.25pt;z-index:251659264" coordsize="62532,47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">
                <v:group id="Group 41" o:spid="_x0000_s1027" style="position:absolute;left:4974;top:3730;width:51054;height:39815" coordsize="51054,39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">
                  <v:rect id="Rectangle 42" o:spid="_x0000_s1028" style="position:absolute;top:15716;width:50958;height:240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" fillcolor="#5b9bd5 [3204]" strokecolor="#1f4d78 [1604]" strokeweight="1pt"/>
                  <v:rect id="Rectangle 43" o:spid="_x0000_s1029" style="position:absolute;left:5524;top:20383;width:40767;height:145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" fillcolor="white [3212]" strokecolor="#1f4d78 [1604]" strokeweight="1pt"/>
                  <v:rect id="Rectangle 44" o:spid="_x0000_s1030" style="position:absolute;left:31527;width:19527;height:203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" fillcolor="#5b9bd5 [3204]" stroked="f" strokeweight="1pt"/>
                  <v:rect id="Rectangle 45" o:spid="_x0000_s1031" style="position:absolute;left:35909;top:4667;width:10382;height:168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" fillcolor="white [3212]" stroked="f" strokeweight="1pt"/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6" o:spid="_x0000_s1032" type="#_x0000_t32" style="position:absolute;left:4989;top:45531;width:5104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" strokecolor="#5b9bd5 [3204]" strokeweight="1pt">
                  <v:stroke startarrow="block"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33" type="#_x0000_t202" style="position:absolute;left:29260;top:44037;width:5620;height:3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" fillcolor="white [3212]" stroked="f">
                  <v:textbox>
                    <w:txbxContent>
                      <w:p w14:paraId="15126F97" w14:textId="77777777" w:rsidR="00743F5F" w:rsidRPr="00990802" w:rsidRDefault="00743F5F" w:rsidP="00EC5C00">
                        <w:pPr>
                          <w:rPr>
                            <w:sz w:val="28"/>
                            <w:szCs w:val="28"/>
                          </w:rPr>
                        </w:pPr>
                        <w:r w:rsidRPr="00990802">
                          <w:rPr>
                            <w:sz w:val="28"/>
                            <w:szCs w:val="28"/>
                          </w:rPr>
                          <w:t>7m</w:t>
                        </w:r>
                      </w:p>
                    </w:txbxContent>
                  </v:textbox>
                </v:shape>
                <v:shape id="Straight Arrow Connector 48" o:spid="_x0000_s1034" type="#_x0000_t32" style="position:absolute;left:36883;top:1639;width:1908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" strokecolor="#5b9bd5 [3204]" strokeweight="1pt">
                  <v:stroke startarrow="block" endarrow="block" joinstyle="miter"/>
                </v:shape>
                <v:shape id="Text Box 2" o:spid="_x0000_s1035" type="#_x0000_t202" style="position:absolute;left:43671;width:5620;height:3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" stroked="f">
                  <v:textbox>
                    <w:txbxContent>
                      <w:p w14:paraId="2DD6196C" w14:textId="77777777" w:rsidR="00743F5F" w:rsidRPr="00990802" w:rsidRDefault="00743F5F" w:rsidP="00EC5C00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</w:t>
                        </w:r>
                        <w:r w:rsidRPr="00990802">
                          <w:rPr>
                            <w:sz w:val="28"/>
                            <w:szCs w:val="28"/>
                          </w:rPr>
                          <w:t>m</w:t>
                        </w:r>
                      </w:p>
                    </w:txbxContent>
                  </v:textbox>
                </v:shape>
                <v:shape id="Straight Arrow Connector 50" o:spid="_x0000_s1036" type="#_x0000_t32" style="position:absolute;left:58625;top:4038;width:0;height:3949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" strokecolor="#5b9bd5 [3204]" strokeweight="1pt">
                  <v:stroke startarrow="block" endarrow="block" joinstyle="miter"/>
                </v:shape>
                <v:shape id="Text Box 2" o:spid="_x0000_s1037" type="#_x0000_t202" style="position:absolute;left:56912;top:20409;width:5620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" stroked="f">
                  <v:textbox>
                    <w:txbxContent>
                      <w:p w14:paraId="77D41855" w14:textId="77777777" w:rsidR="00743F5F" w:rsidRPr="00990802" w:rsidRDefault="00743F5F" w:rsidP="00EC5C00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5</w:t>
                        </w:r>
                        <w:r w:rsidRPr="00990802">
                          <w:rPr>
                            <w:sz w:val="28"/>
                            <w:szCs w:val="28"/>
                          </w:rPr>
                          <w:t>m</w:t>
                        </w:r>
                      </w:p>
                    </w:txbxContent>
                  </v:textbox>
                </v:shape>
                <v:shape id="Straight Arrow Connector 52" o:spid="_x0000_s1038" type="#_x0000_t32" style="position:absolute;left:2277;top:19939;width:0;height:2409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" strokecolor="#5b9bd5 [3204]" strokeweight="1pt">
                  <v:stroke startarrow="block" endarrow="block" joinstyle="miter"/>
                </v:shape>
                <v:shape id="Text Box 2" o:spid="_x0000_s1039" type="#_x0000_t202" style="position:absolute;top:30211;width:4974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" stroked="f">
                  <v:textbox>
                    <w:txbxContent>
                      <w:p w14:paraId="5574DDE1" w14:textId="77777777" w:rsidR="00743F5F" w:rsidRPr="00990802" w:rsidRDefault="00743F5F" w:rsidP="00EC5C00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3</w:t>
                        </w:r>
                        <w:r w:rsidRPr="00990802">
                          <w:rPr>
                            <w:sz w:val="28"/>
                            <w:szCs w:val="28"/>
                          </w:rPr>
                          <w:t>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B286FCA" w14:textId="77777777" w:rsidR="00743F5F" w:rsidRDefault="00743F5F" w:rsidP="00EC5C00"/>
    <w:p w14:paraId="2955518E" w14:textId="77777777" w:rsidR="00743F5F" w:rsidRDefault="00743F5F" w:rsidP="00EC5C00"/>
    <w:p w14:paraId="49267EC4" w14:textId="77777777" w:rsidR="00743F5F" w:rsidRDefault="00743F5F" w:rsidP="00EC5C00"/>
    <w:p w14:paraId="64D9F84C" w14:textId="77777777" w:rsidR="00743F5F" w:rsidRDefault="00743F5F" w:rsidP="00EC5C00"/>
    <w:p w14:paraId="1917664F" w14:textId="77777777" w:rsidR="00743F5F" w:rsidRDefault="00743F5F" w:rsidP="00EC5C00"/>
    <w:p w14:paraId="31BCB15A" w14:textId="77777777" w:rsidR="00743F5F" w:rsidRDefault="00743F5F" w:rsidP="00EC5C00"/>
    <w:p w14:paraId="2EEC9C91" w14:textId="77777777" w:rsidR="00743F5F" w:rsidRDefault="00743F5F" w:rsidP="00EC5C00"/>
    <w:p w14:paraId="463F3C78" w14:textId="77777777" w:rsidR="00743F5F" w:rsidRDefault="00743F5F" w:rsidP="00EC5C00"/>
    <w:p w14:paraId="02FFA09D" w14:textId="77777777" w:rsidR="00743F5F" w:rsidRDefault="00743F5F" w:rsidP="00EC5C00"/>
    <w:p w14:paraId="23C1526C" w14:textId="77777777" w:rsidR="00743F5F" w:rsidRDefault="00743F5F" w:rsidP="00EC5C00"/>
    <w:p w14:paraId="4A83B33B" w14:textId="77777777" w:rsidR="00743F5F" w:rsidRDefault="00743F5F" w:rsidP="00EC5C00"/>
    <w:p w14:paraId="397FBF8B" w14:textId="77777777" w:rsidR="00743F5F" w:rsidRDefault="00743F5F" w:rsidP="00EC5C00"/>
    <w:p w14:paraId="74E3FA8E" w14:textId="77777777" w:rsidR="00743F5F" w:rsidRDefault="00743F5F" w:rsidP="00EC5C00"/>
    <w:p w14:paraId="6910093A" w14:textId="77777777" w:rsidR="00743F5F" w:rsidRDefault="00743F5F" w:rsidP="00EC5C00"/>
    <w:p w14:paraId="273EE8CA" w14:textId="77777777" w:rsidR="00743F5F" w:rsidRDefault="00743F5F" w:rsidP="00EC5C00"/>
    <w:p w14:paraId="33754462" w14:textId="77777777" w:rsidR="00743F5F" w:rsidRDefault="00743F5F" w:rsidP="00EC5C00"/>
    <w:p w14:paraId="34CD2384" w14:textId="77777777" w:rsidR="00743F5F" w:rsidRDefault="00743F5F" w:rsidP="00EC5C00">
      <w:pPr>
        <w:rPr>
          <w:sz w:val="28"/>
          <w:szCs w:val="28"/>
        </w:rPr>
      </w:pPr>
    </w:p>
    <w:p w14:paraId="3CD85678" w14:textId="77777777" w:rsidR="00743F5F" w:rsidRDefault="00743F5F" w:rsidP="00EC5C00">
      <w:pPr>
        <w:rPr>
          <w:sz w:val="28"/>
          <w:szCs w:val="28"/>
        </w:rPr>
      </w:pPr>
    </w:p>
    <w:p w14:paraId="527A196D" w14:textId="77777777" w:rsidR="00743F5F" w:rsidRDefault="00743F5F" w:rsidP="00EC5C00">
      <w:pPr>
        <w:rPr>
          <w:sz w:val="28"/>
          <w:szCs w:val="28"/>
        </w:rPr>
      </w:pPr>
    </w:p>
    <w:p w14:paraId="312E50A7" w14:textId="77777777" w:rsidR="00743F5F" w:rsidRDefault="00743F5F" w:rsidP="00EC5C00">
      <w:pPr>
        <w:rPr>
          <w:sz w:val="28"/>
          <w:szCs w:val="28"/>
        </w:rPr>
      </w:pPr>
    </w:p>
    <w:p w14:paraId="58D8D947" w14:textId="77777777" w:rsidR="00743F5F" w:rsidRDefault="00743F5F" w:rsidP="00EC5C00">
      <w:pPr>
        <w:rPr>
          <w:sz w:val="28"/>
          <w:szCs w:val="28"/>
        </w:rPr>
      </w:pPr>
    </w:p>
    <w:p w14:paraId="121464FE" w14:textId="77777777" w:rsidR="00743F5F" w:rsidRDefault="00743F5F" w:rsidP="00EC5C00">
      <w:pPr>
        <w:rPr>
          <w:sz w:val="28"/>
          <w:szCs w:val="28"/>
        </w:rPr>
      </w:pPr>
    </w:p>
    <w:p w14:paraId="337322D7" w14:textId="77777777" w:rsidR="00743F5F" w:rsidRDefault="00743F5F" w:rsidP="00EC5C00">
      <w:pPr>
        <w:rPr>
          <w:sz w:val="28"/>
          <w:szCs w:val="28"/>
        </w:rPr>
      </w:pPr>
    </w:p>
    <w:p w14:paraId="6CB02A71" w14:textId="77777777" w:rsidR="00743F5F" w:rsidRPr="00CB6F8F" w:rsidRDefault="00743F5F" w:rsidP="00743F5F">
      <w:pPr>
        <w:pStyle w:val="ListParagraph"/>
        <w:numPr>
          <w:ilvl w:val="0"/>
          <w:numId w:val="35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CB6F8F">
        <w:rPr>
          <w:rFonts w:ascii="Arial" w:hAnsi="Arial" w:cs="Arial"/>
          <w:sz w:val="22"/>
          <w:szCs w:val="22"/>
        </w:rPr>
        <w:t>Calculate the volume of concrete required for the foundations.</w:t>
      </w:r>
    </w:p>
    <w:p w14:paraId="3D59105C" w14:textId="77777777" w:rsidR="00743F5F" w:rsidRPr="00CB6F8F" w:rsidRDefault="00743F5F" w:rsidP="00EC5C00">
      <w:pPr>
        <w:pStyle w:val="ListParagraph"/>
        <w:rPr>
          <w:rFonts w:ascii="Arial" w:hAnsi="Arial" w:cs="Arial"/>
          <w:sz w:val="22"/>
          <w:szCs w:val="22"/>
        </w:rPr>
      </w:pPr>
    </w:p>
    <w:p w14:paraId="1CD57510" w14:textId="77777777" w:rsidR="00743F5F" w:rsidRPr="00CB6F8F" w:rsidRDefault="00743F5F" w:rsidP="00743F5F">
      <w:pPr>
        <w:pStyle w:val="ListParagraph"/>
        <w:numPr>
          <w:ilvl w:val="0"/>
          <w:numId w:val="35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CB6F8F">
        <w:rPr>
          <w:rFonts w:ascii="Arial" w:hAnsi="Arial" w:cs="Arial"/>
          <w:sz w:val="22"/>
          <w:szCs w:val="22"/>
        </w:rPr>
        <w:t>The ratio for the concrete for foundations is a mix of 1 part cement to 3 parts sand to 6 parts aggregates. Calculate</w:t>
      </w:r>
      <w:r>
        <w:rPr>
          <w:rFonts w:ascii="Arial" w:hAnsi="Arial" w:cs="Arial"/>
          <w:sz w:val="22"/>
          <w:szCs w:val="22"/>
        </w:rPr>
        <w:t>:</w:t>
      </w:r>
    </w:p>
    <w:p w14:paraId="43F89FE8" w14:textId="77777777" w:rsidR="00743F5F" w:rsidRPr="00CB6F8F" w:rsidRDefault="00743F5F" w:rsidP="00EC5C00">
      <w:pPr>
        <w:pStyle w:val="ListParagraph"/>
        <w:rPr>
          <w:rFonts w:ascii="Arial" w:hAnsi="Arial" w:cs="Arial"/>
          <w:sz w:val="22"/>
          <w:szCs w:val="22"/>
        </w:rPr>
      </w:pPr>
    </w:p>
    <w:p w14:paraId="341B70DB" w14:textId="77777777" w:rsidR="00743F5F" w:rsidRPr="00CB6F8F" w:rsidRDefault="00743F5F" w:rsidP="00743F5F">
      <w:pPr>
        <w:pStyle w:val="ListParagraph"/>
        <w:numPr>
          <w:ilvl w:val="0"/>
          <w:numId w:val="36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CB6F8F">
        <w:rPr>
          <w:rFonts w:ascii="Arial" w:hAnsi="Arial" w:cs="Arial"/>
          <w:sz w:val="22"/>
          <w:szCs w:val="22"/>
        </w:rPr>
        <w:t>How much cement is required?</w:t>
      </w:r>
    </w:p>
    <w:p w14:paraId="1BC558C7" w14:textId="77777777" w:rsidR="00743F5F" w:rsidRPr="00CB6F8F" w:rsidRDefault="00743F5F" w:rsidP="00743F5F">
      <w:pPr>
        <w:pStyle w:val="ListParagraph"/>
        <w:numPr>
          <w:ilvl w:val="0"/>
          <w:numId w:val="36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CB6F8F">
        <w:rPr>
          <w:rFonts w:ascii="Arial" w:hAnsi="Arial" w:cs="Arial"/>
          <w:sz w:val="22"/>
          <w:szCs w:val="22"/>
        </w:rPr>
        <w:t>How much sand is required?</w:t>
      </w:r>
    </w:p>
    <w:p w14:paraId="7CEB8E40" w14:textId="77777777" w:rsidR="00743F5F" w:rsidRPr="00CB6F8F" w:rsidRDefault="00743F5F" w:rsidP="00743F5F">
      <w:pPr>
        <w:pStyle w:val="ListParagraph"/>
        <w:numPr>
          <w:ilvl w:val="0"/>
          <w:numId w:val="36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CB6F8F">
        <w:rPr>
          <w:rFonts w:ascii="Arial" w:hAnsi="Arial" w:cs="Arial"/>
          <w:sz w:val="22"/>
          <w:szCs w:val="22"/>
        </w:rPr>
        <w:t>How much aggregate is required?</w:t>
      </w:r>
    </w:p>
    <w:p w14:paraId="6F5A23C6" w14:textId="77777777" w:rsidR="006E1028" w:rsidRDefault="006E1028" w:rsidP="00743F5F">
      <w:pPr>
        <w:pStyle w:val="Answer"/>
        <w:ind w:left="0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64D00" w14:textId="77777777" w:rsidR="00877FF2" w:rsidRDefault="00877FF2">
      <w:pPr>
        <w:spacing w:before="0" w:after="0"/>
      </w:pPr>
      <w:r>
        <w:separator/>
      </w:r>
    </w:p>
  </w:endnote>
  <w:endnote w:type="continuationSeparator" w:id="0">
    <w:p w14:paraId="75A60641" w14:textId="77777777" w:rsidR="00877FF2" w:rsidRDefault="00877FF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D67C9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C85BEA2" wp14:editId="41EF33E1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A6D68BE" w14:textId="0CBFC701" w:rsidR="00002DC1" w:rsidRPr="006953AB" w:rsidRDefault="00D9208C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D9208C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2582D26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85BEA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40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6A6D68BE" w14:textId="0CBFC701" w:rsidR="00002DC1" w:rsidRPr="006953AB" w:rsidRDefault="00D9208C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D9208C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2582D26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0A60F37" wp14:editId="4DA2679A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C9FB8" w14:textId="77777777" w:rsidR="00877FF2" w:rsidRDefault="00877FF2">
      <w:pPr>
        <w:spacing w:before="0" w:after="0"/>
      </w:pPr>
      <w:r>
        <w:separator/>
      </w:r>
    </w:p>
  </w:footnote>
  <w:footnote w:type="continuationSeparator" w:id="0">
    <w:p w14:paraId="5B8B82D4" w14:textId="77777777" w:rsidR="00877FF2" w:rsidRDefault="00877FF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14132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01CC440" wp14:editId="7AA1ABAE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3BBEC5F3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74429A6" wp14:editId="7CFE8D7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61F9CB5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FE1228"/>
    <w:multiLevelType w:val="hybridMultilevel"/>
    <w:tmpl w:val="B72466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54881"/>
    <w:multiLevelType w:val="hybridMultilevel"/>
    <w:tmpl w:val="5B16E802"/>
    <w:lvl w:ilvl="0" w:tplc="91A02A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4613184">
    <w:abstractNumId w:val="4"/>
  </w:num>
  <w:num w:numId="2" w16cid:durableId="886182915">
    <w:abstractNumId w:val="16"/>
  </w:num>
  <w:num w:numId="3" w16cid:durableId="533227449">
    <w:abstractNumId w:val="23"/>
  </w:num>
  <w:num w:numId="4" w16cid:durableId="1493258240">
    <w:abstractNumId w:val="18"/>
  </w:num>
  <w:num w:numId="5" w16cid:durableId="516310144">
    <w:abstractNumId w:val="8"/>
  </w:num>
  <w:num w:numId="6" w16cid:durableId="1771972489">
    <w:abstractNumId w:val="17"/>
  </w:num>
  <w:num w:numId="7" w16cid:durableId="800807400">
    <w:abstractNumId w:val="8"/>
  </w:num>
  <w:num w:numId="8" w16cid:durableId="1710031785">
    <w:abstractNumId w:val="1"/>
  </w:num>
  <w:num w:numId="9" w16cid:durableId="827601573">
    <w:abstractNumId w:val="8"/>
    <w:lvlOverride w:ilvl="0">
      <w:startOverride w:val="1"/>
    </w:lvlOverride>
  </w:num>
  <w:num w:numId="10" w16cid:durableId="1880580467">
    <w:abstractNumId w:val="19"/>
  </w:num>
  <w:num w:numId="11" w16cid:durableId="1414668295">
    <w:abstractNumId w:val="15"/>
  </w:num>
  <w:num w:numId="12" w16cid:durableId="1311784766">
    <w:abstractNumId w:val="6"/>
  </w:num>
  <w:num w:numId="13" w16cid:durableId="1534687603">
    <w:abstractNumId w:val="14"/>
  </w:num>
  <w:num w:numId="14" w16cid:durableId="639574224">
    <w:abstractNumId w:val="20"/>
  </w:num>
  <w:num w:numId="15" w16cid:durableId="1056585942">
    <w:abstractNumId w:val="12"/>
  </w:num>
  <w:num w:numId="16" w16cid:durableId="509754998">
    <w:abstractNumId w:val="7"/>
  </w:num>
  <w:num w:numId="17" w16cid:durableId="1034622058">
    <w:abstractNumId w:val="25"/>
  </w:num>
  <w:num w:numId="18" w16cid:durableId="1054622390">
    <w:abstractNumId w:val="26"/>
  </w:num>
  <w:num w:numId="19" w16cid:durableId="1302803318">
    <w:abstractNumId w:val="3"/>
  </w:num>
  <w:num w:numId="20" w16cid:durableId="898398989">
    <w:abstractNumId w:val="2"/>
  </w:num>
  <w:num w:numId="21" w16cid:durableId="68312245">
    <w:abstractNumId w:val="10"/>
  </w:num>
  <w:num w:numId="22" w16cid:durableId="665478670">
    <w:abstractNumId w:val="10"/>
    <w:lvlOverride w:ilvl="0">
      <w:startOverride w:val="1"/>
    </w:lvlOverride>
  </w:num>
  <w:num w:numId="23" w16cid:durableId="1759256431">
    <w:abstractNumId w:val="24"/>
  </w:num>
  <w:num w:numId="24" w16cid:durableId="663506337">
    <w:abstractNumId w:val="10"/>
    <w:lvlOverride w:ilvl="0">
      <w:startOverride w:val="1"/>
    </w:lvlOverride>
  </w:num>
  <w:num w:numId="25" w16cid:durableId="1539506783">
    <w:abstractNumId w:val="10"/>
    <w:lvlOverride w:ilvl="0">
      <w:startOverride w:val="1"/>
    </w:lvlOverride>
  </w:num>
  <w:num w:numId="26" w16cid:durableId="54788757">
    <w:abstractNumId w:val="11"/>
  </w:num>
  <w:num w:numId="27" w16cid:durableId="889389456">
    <w:abstractNumId w:val="21"/>
  </w:num>
  <w:num w:numId="28" w16cid:durableId="1363870082">
    <w:abstractNumId w:val="10"/>
    <w:lvlOverride w:ilvl="0">
      <w:startOverride w:val="1"/>
    </w:lvlOverride>
  </w:num>
  <w:num w:numId="29" w16cid:durableId="545875318">
    <w:abstractNumId w:val="22"/>
  </w:num>
  <w:num w:numId="30" w16cid:durableId="1908808154">
    <w:abstractNumId w:val="10"/>
  </w:num>
  <w:num w:numId="31" w16cid:durableId="555317300">
    <w:abstractNumId w:val="10"/>
    <w:lvlOverride w:ilvl="0">
      <w:startOverride w:val="1"/>
    </w:lvlOverride>
  </w:num>
  <w:num w:numId="32" w16cid:durableId="814492295">
    <w:abstractNumId w:val="10"/>
    <w:lvlOverride w:ilvl="0">
      <w:startOverride w:val="1"/>
    </w:lvlOverride>
  </w:num>
  <w:num w:numId="33" w16cid:durableId="1063335965">
    <w:abstractNumId w:val="0"/>
  </w:num>
  <w:num w:numId="34" w16cid:durableId="828592784">
    <w:abstractNumId w:val="13"/>
  </w:num>
  <w:num w:numId="35" w16cid:durableId="1844273786">
    <w:abstractNumId w:val="5"/>
  </w:num>
  <w:num w:numId="36" w16cid:durableId="67411738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F5F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C6C13"/>
    <w:rsid w:val="001F6506"/>
    <w:rsid w:val="001F74AD"/>
    <w:rsid w:val="002D07A8"/>
    <w:rsid w:val="003405EA"/>
    <w:rsid w:val="003916EC"/>
    <w:rsid w:val="003B1E21"/>
    <w:rsid w:val="003F7F14"/>
    <w:rsid w:val="00404B31"/>
    <w:rsid w:val="004175BB"/>
    <w:rsid w:val="00474F67"/>
    <w:rsid w:val="0048500D"/>
    <w:rsid w:val="00524E1B"/>
    <w:rsid w:val="00581635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43F5F"/>
    <w:rsid w:val="00797FA7"/>
    <w:rsid w:val="00877FF2"/>
    <w:rsid w:val="008C1F1C"/>
    <w:rsid w:val="008D47A6"/>
    <w:rsid w:val="009975A0"/>
    <w:rsid w:val="009C5C6E"/>
    <w:rsid w:val="00A2454C"/>
    <w:rsid w:val="00A46143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A17E0"/>
    <w:rsid w:val="00CC3B85"/>
    <w:rsid w:val="00CD7509"/>
    <w:rsid w:val="00D073BC"/>
    <w:rsid w:val="00D51C40"/>
    <w:rsid w:val="00D56B82"/>
    <w:rsid w:val="00D82C8A"/>
    <w:rsid w:val="00D9208C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F08A7B"/>
  <w15:docId w15:val="{7D8D354F-A3A2-42F4-874E-D17779C10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43F5F"/>
    <w:pPr>
      <w:spacing w:before="0" w:after="0" w:line="240" w:lineRule="auto"/>
      <w:ind w:left="720"/>
      <w:contextualSpacing/>
    </w:pPr>
    <w:rPr>
      <w:rFonts w:ascii="Times New Roman" w:eastAsiaTheme="minorEastAsia" w:hAnsi="Times New Roman"/>
      <w:sz w:val="24"/>
      <w:lang w:eastAsia="en-GB"/>
    </w:rPr>
  </w:style>
  <w:style w:type="paragraph" w:styleId="Revision">
    <w:name w:val="Revision"/>
    <w:hidden/>
    <w:semiHidden/>
    <w:rsid w:val="00D9208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62903B-D9FE-49F5-92CE-E2E67C94FD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C5A3F2-D3F8-4ADE-9F72-9C2C8F44C1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7E85F2A-D59A-4909-831C-C9977D2998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Levels\Material ready for edit\Unit 6_artwork_placed\Changes and additions following feedback\Worksheets_BSE\ST BLANK WS Learner BSE.dotx</Template>
  <TotalTime>1</TotalTime>
  <Pages>1</Pages>
  <Words>23</Words>
  <Characters>460</Characters>
  <Application>Microsoft Office Word</Application>
  <DocSecurity>0</DocSecurity>
  <Lines>8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2025-11-18T19:13:00Z</dcterms:created>
  <dcterms:modified xsi:type="dcterms:W3CDTF">2025-11-20T14:29:00Z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